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A66E70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A12E71" w:rsidRDefault="0062229A" w:rsidP="0062229A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A12E71">
        <w:rPr>
          <w:rFonts w:ascii="TH SarabunPSK" w:hAnsi="TH SarabunPSK" w:cs="TH SarabunPSK"/>
          <w:sz w:val="30"/>
          <w:szCs w:val="30"/>
          <w:u w:val="dotted"/>
        </w:rPr>
        <w:t xml:space="preserve"> -</w:t>
      </w:r>
      <w:r w:rsidR="00A12E71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bookmarkStart w:id="0" w:name="_GoBack"/>
      <w:bookmarkEnd w:id="0"/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  <w:r w:rsidR="00A12E71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0D293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0D293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0D293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69250C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69250C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</w:t>
            </w: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721" w:rsidRDefault="00B12721">
      <w:r>
        <w:separator/>
      </w:r>
    </w:p>
  </w:endnote>
  <w:endnote w:type="continuationSeparator" w:id="0">
    <w:p w:rsidR="00B12721" w:rsidRDefault="00B1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721" w:rsidRDefault="00B12721">
      <w:r>
        <w:separator/>
      </w:r>
    </w:p>
  </w:footnote>
  <w:footnote w:type="continuationSeparator" w:id="0">
    <w:p w:rsidR="00B12721" w:rsidRDefault="00B12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79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79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210AF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93D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330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27AF"/>
    <w:rsid w:val="004744F1"/>
    <w:rsid w:val="00485CA3"/>
    <w:rsid w:val="0049385A"/>
    <w:rsid w:val="004C0CF1"/>
    <w:rsid w:val="004C6127"/>
    <w:rsid w:val="004D2C54"/>
    <w:rsid w:val="004D3D8B"/>
    <w:rsid w:val="004D792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250C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2E71"/>
    <w:rsid w:val="00A13B5A"/>
    <w:rsid w:val="00A30BA2"/>
    <w:rsid w:val="00A36F71"/>
    <w:rsid w:val="00A645B0"/>
    <w:rsid w:val="00A65481"/>
    <w:rsid w:val="00A66ADB"/>
    <w:rsid w:val="00A66E70"/>
    <w:rsid w:val="00A742A2"/>
    <w:rsid w:val="00A830FE"/>
    <w:rsid w:val="00A84D31"/>
    <w:rsid w:val="00A91FBC"/>
    <w:rsid w:val="00AA5A68"/>
    <w:rsid w:val="00AB62D0"/>
    <w:rsid w:val="00AB70C6"/>
    <w:rsid w:val="00AC30AE"/>
    <w:rsid w:val="00AC54C1"/>
    <w:rsid w:val="00AD7EF1"/>
    <w:rsid w:val="00AF24D3"/>
    <w:rsid w:val="00AF274B"/>
    <w:rsid w:val="00B12721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D155E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C3C6C-55A0-4ED1-900D-EAABCD183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28</cp:revision>
  <cp:lastPrinted>2018-02-01T08:30:00Z</cp:lastPrinted>
  <dcterms:created xsi:type="dcterms:W3CDTF">2017-01-06T02:10:00Z</dcterms:created>
  <dcterms:modified xsi:type="dcterms:W3CDTF">2018-02-01T10:02:00Z</dcterms:modified>
</cp:coreProperties>
</file>